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3A" w:rsidRDefault="001F083A"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t.gdefon.ru/wallpapers_original/wallpapers/316162_(www.GdeFon.ru).jpg" style="width:594pt;height:481.5pt;visibility:visible" fillcolor="window">
            <v:imagedata r:id="rId4" o:title=""/>
          </v:shape>
        </w:pict>
      </w:r>
    </w:p>
    <w:sectPr w:rsidR="001F083A" w:rsidSect="001F08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83A"/>
    <w:rsid w:val="001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BClass</dc:creator>
  <cp:keywords/>
  <dc:description/>
  <cp:lastModifiedBy>User</cp:lastModifiedBy>
  <cp:revision>5</cp:revision>
  <cp:lastPrinted>2014-05-13T13:52:00Z</cp:lastPrinted>
  <dcterms:created xsi:type="dcterms:W3CDTF">2014-05-13T13:51:00Z</dcterms:created>
  <dcterms:modified xsi:type="dcterms:W3CDTF">2014-12-03T18:33:00Z</dcterms:modified>
</cp:coreProperties>
</file>